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57D6D" w:rsidRPr="00A4083F" w:rsidRDefault="002C0D59" w:rsidP="00A4083F">
      <w:pPr>
        <w:rPr>
          <w:rFonts w:ascii="Perpetua" w:hAnsi="Perpetua"/>
          <w:color w:val="FFFFFF" w:themeColor="background1"/>
          <w:sz w:val="144"/>
          <w:szCs w:val="144"/>
        </w:rPr>
      </w:pPr>
      <w:r w:rsidRPr="001D25B4">
        <w:rPr>
          <w:rFonts w:ascii="Perpetua" w:hAnsi="Perpetua"/>
          <w:noProof/>
          <w:color w:val="0095AC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63684B" wp14:editId="48F379A5">
                <wp:simplePos x="0" y="0"/>
                <wp:positionH relativeFrom="column">
                  <wp:posOffset>622755</wp:posOffset>
                </wp:positionH>
                <wp:positionV relativeFrom="paragraph">
                  <wp:posOffset>9579510</wp:posOffset>
                </wp:positionV>
                <wp:extent cx="5583600" cy="0"/>
                <wp:effectExtent l="0" t="0" r="17145" b="12700"/>
                <wp:wrapNone/>
                <wp:docPr id="1648497729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836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95A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2AF204" id="Connecteur droit 5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9.05pt,754.3pt" to="488.7pt,754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" strokecolor="#0095ac" strokeweight=".5pt">
                <v:stroke joinstyle="miter"/>
              </v:line>
            </w:pict>
          </mc:Fallback>
        </mc:AlternateContent>
      </w:r>
      <w:r w:rsidR="00CA38A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D4319A" wp14:editId="30B173EE">
                <wp:simplePos x="0" y="0"/>
                <wp:positionH relativeFrom="column">
                  <wp:posOffset>-360045</wp:posOffset>
                </wp:positionH>
                <wp:positionV relativeFrom="paragraph">
                  <wp:posOffset>2468267</wp:posOffset>
                </wp:positionV>
                <wp:extent cx="7560310" cy="4772025"/>
                <wp:effectExtent l="0" t="0" r="8890" b="3175"/>
                <wp:wrapSquare wrapText="bothSides"/>
                <wp:docPr id="1468710540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60310" cy="477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1D25B4" w:rsidRDefault="00A4083F" w:rsidP="00A4083F">
                            <w:pPr>
                              <w:jc w:val="center"/>
                              <w:rPr>
                                <w:rFonts w:ascii="Perpetua" w:hAnsi="Perpetua"/>
                                <w:color w:val="0095AC"/>
                                <w:sz w:val="144"/>
                                <w:szCs w:val="144"/>
                              </w:rPr>
                            </w:pPr>
                            <w:r w:rsidRPr="001D25B4">
                              <w:rPr>
                                <w:rFonts w:ascii="Perpetua" w:hAnsi="Perpetua"/>
                                <w:color w:val="0095AC"/>
                                <w:sz w:val="144"/>
                                <w:szCs w:val="144"/>
                              </w:rPr>
                              <w:t>Titre</w:t>
                            </w:r>
                          </w:p>
                          <w:p w:rsidR="00B73B45" w:rsidRPr="001D25B4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D25B4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0"/>
                                <w:szCs w:val="20"/>
                              </w:rPr>
                              <w:t>Il y a 3 éléments obligatoires à intégrer dans toute communication :</w:t>
                            </w:r>
                          </w:p>
                          <w:p w:rsidR="00B73B45" w:rsidRPr="001D25B4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:rsidR="00B73B45" w:rsidRPr="001D25B4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D25B4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0"/>
                                <w:szCs w:val="20"/>
                              </w:rPr>
                              <w:t>1. Le logo est toujours positionné en haut à droite avec une zone de sécurité en rapport avec le format</w:t>
                            </w:r>
                          </w:p>
                          <w:p w:rsidR="00B73B45" w:rsidRPr="001D25B4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:rsidR="00D81789" w:rsidRDefault="00B73B45" w:rsidP="00EF27F2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0095AC"/>
                                <w:sz w:val="20"/>
                                <w:szCs w:val="20"/>
                              </w:rPr>
                            </w:pPr>
                            <w:r w:rsidRPr="001D25B4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0"/>
                                <w:szCs w:val="20"/>
                              </w:rPr>
                              <w:t xml:space="preserve">2. La </w:t>
                            </w:r>
                            <w:proofErr w:type="spellStart"/>
                            <w:r w:rsidRPr="00EF27F2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0"/>
                                <w:szCs w:val="20"/>
                              </w:rPr>
                              <w:t>baseline</w:t>
                            </w:r>
                            <w:proofErr w:type="spellEnd"/>
                            <w:r w:rsidRPr="00EF27F2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0"/>
                                <w:szCs w:val="20"/>
                              </w:rPr>
                              <w:t xml:space="preserve"> “</w:t>
                            </w:r>
                            <w:r w:rsidR="00EF27F2" w:rsidRPr="00EF27F2">
                              <w:rPr>
                                <w:rFonts w:ascii="Franklin Gothic Book" w:hAnsi="Franklin Gothic Book"/>
                                <w:color w:val="0095AC"/>
                                <w:sz w:val="20"/>
                                <w:szCs w:val="20"/>
                              </w:rPr>
                              <w:t>Bury SUP Enseignement supérieur privé catholique sous contrat d’association avec l’</w:t>
                            </w:r>
                            <w:proofErr w:type="spellStart"/>
                            <w:r w:rsidR="00EF27F2" w:rsidRPr="00EF27F2">
                              <w:rPr>
                                <w:rFonts w:ascii="Franklin Gothic Book" w:hAnsi="Franklin Gothic Book"/>
                                <w:color w:val="0095AC"/>
                                <w:sz w:val="20"/>
                                <w:szCs w:val="20"/>
                              </w:rPr>
                              <w:t>Etat</w:t>
                            </w:r>
                            <w:proofErr w:type="spellEnd"/>
                            <w:r w:rsidR="00EF27F2" w:rsidRPr="00EF27F2">
                              <w:rPr>
                                <w:rFonts w:ascii="Franklin Gothic Book" w:hAnsi="Franklin Gothic Book"/>
                                <w:color w:val="0095AC"/>
                                <w:sz w:val="20"/>
                                <w:szCs w:val="20"/>
                              </w:rPr>
                              <w:t xml:space="preserve"> /</w:t>
                            </w:r>
                          </w:p>
                          <w:p w:rsidR="00B73B45" w:rsidRPr="00EF27F2" w:rsidRDefault="00EF27F2" w:rsidP="00EF27F2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0095AC"/>
                                <w:sz w:val="12"/>
                                <w:szCs w:val="12"/>
                              </w:rPr>
                            </w:pPr>
                            <w:r w:rsidRPr="00EF27F2">
                              <w:rPr>
                                <w:rFonts w:ascii="Franklin Gothic Book" w:hAnsi="Franklin Gothic Book"/>
                                <w:color w:val="0095AC"/>
                                <w:sz w:val="20"/>
                                <w:szCs w:val="20"/>
                              </w:rPr>
                              <w:t>Ensemble Scolaire Mariste Bury-Rosaire</w:t>
                            </w:r>
                            <w:r w:rsidRPr="00EF27F2">
                              <w:rPr>
                                <w:rFonts w:ascii="Franklin Gothic Book" w:hAnsi="Franklin Gothic Book"/>
                                <w:color w:val="0095AC"/>
                                <w:sz w:val="20"/>
                                <w:szCs w:val="20"/>
                              </w:rPr>
                              <w:t>”</w:t>
                            </w:r>
                            <w:r w:rsidR="00B73B45" w:rsidRPr="00EF27F2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0"/>
                                <w:szCs w:val="20"/>
                              </w:rPr>
                              <w:t>, toujours</w:t>
                            </w:r>
                            <w:r w:rsidR="00B73B45" w:rsidRPr="001D25B4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0"/>
                                <w:szCs w:val="20"/>
                              </w:rPr>
                              <w:t xml:space="preserve"> positionné en pied de page.</w:t>
                            </w:r>
                          </w:p>
                          <w:p w:rsidR="00B73B45" w:rsidRPr="001D25B4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:rsidR="00B73B45" w:rsidRPr="001D25B4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D25B4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0"/>
                                <w:szCs w:val="20"/>
                              </w:rPr>
                              <w:t>3. Les mentions obligatoires, toujours positionnées sur l’un des côtés :</w:t>
                            </w:r>
                          </w:p>
                          <w:p w:rsidR="00B73B45" w:rsidRPr="001D25B4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D25B4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0"/>
                                <w:szCs w:val="20"/>
                              </w:rPr>
                              <w:t>Crédit(s) photo(s) ou source et “Ne pas jeter sur la voie publique” (pour tout support destiné à être distribué).</w:t>
                            </w:r>
                          </w:p>
                          <w:p w:rsidR="00B73B45" w:rsidRPr="001D25B4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:rsidR="00B73B45" w:rsidRPr="001D25B4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D25B4">
                              <w:rPr>
                                <w:rFonts w:ascii="Franklin Gothic Book" w:eastAsiaTheme="minorHAnsi" w:hAnsi="Franklin Gothic Book" w:cs="Times New Roman"/>
                                <w:color w:val="0095AC"/>
                                <w:kern w:val="0"/>
                                <w:sz w:val="20"/>
                                <w:szCs w:val="20"/>
                              </w:rPr>
                              <w:t>L'indication d'Unité Pédagogique est facultative.</w:t>
                            </w:r>
                          </w:p>
                          <w:p w:rsidR="00B73B45" w:rsidRPr="001D25B4" w:rsidRDefault="00B73B45" w:rsidP="00B77853">
                            <w:pPr>
                              <w:rPr>
                                <w:rFonts w:ascii="Perpetua" w:hAnsi="Perpetua"/>
                                <w:noProof/>
                                <w:color w:val="0095AC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D4319A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28.35pt;margin-top:194.35pt;width:595.3pt;height:37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" filled="f" stroked="f" strokeweight=".5pt">
                <v:textbox inset="0,0,0,0">
                  <w:txbxContent>
                    <w:p w:rsidR="00A4083F" w:rsidRPr="001D25B4" w:rsidRDefault="00A4083F" w:rsidP="00A4083F">
                      <w:pPr>
                        <w:jc w:val="center"/>
                        <w:rPr>
                          <w:rFonts w:ascii="Perpetua" w:hAnsi="Perpetua"/>
                          <w:color w:val="0095AC"/>
                          <w:sz w:val="144"/>
                          <w:szCs w:val="144"/>
                        </w:rPr>
                      </w:pPr>
                      <w:r w:rsidRPr="001D25B4">
                        <w:rPr>
                          <w:rFonts w:ascii="Perpetua" w:hAnsi="Perpetua"/>
                          <w:color w:val="0095AC"/>
                          <w:sz w:val="144"/>
                          <w:szCs w:val="144"/>
                        </w:rPr>
                        <w:t>Titre</w:t>
                      </w:r>
                    </w:p>
                    <w:p w:rsidR="00B73B45" w:rsidRPr="001D25B4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0"/>
                          <w:szCs w:val="20"/>
                        </w:rPr>
                      </w:pPr>
                      <w:r w:rsidRPr="001D25B4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0"/>
                          <w:szCs w:val="20"/>
                        </w:rPr>
                        <w:t>Il y a 3 éléments obligatoires à intégrer dans toute communication :</w:t>
                      </w:r>
                    </w:p>
                    <w:p w:rsidR="00B73B45" w:rsidRPr="001D25B4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0"/>
                          <w:szCs w:val="20"/>
                        </w:rPr>
                      </w:pPr>
                    </w:p>
                    <w:p w:rsidR="00B73B45" w:rsidRPr="001D25B4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0"/>
                          <w:szCs w:val="20"/>
                        </w:rPr>
                      </w:pPr>
                      <w:r w:rsidRPr="001D25B4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0"/>
                          <w:szCs w:val="20"/>
                        </w:rPr>
                        <w:t>1. Le logo est toujours positionné en haut à droite avec une zone de sécurité en rapport avec le format</w:t>
                      </w:r>
                    </w:p>
                    <w:p w:rsidR="00B73B45" w:rsidRPr="001D25B4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0"/>
                          <w:szCs w:val="20"/>
                        </w:rPr>
                      </w:pPr>
                    </w:p>
                    <w:p w:rsidR="00D81789" w:rsidRDefault="00B73B45" w:rsidP="00EF27F2">
                      <w:pPr>
                        <w:jc w:val="center"/>
                        <w:rPr>
                          <w:rFonts w:ascii="Franklin Gothic Book" w:hAnsi="Franklin Gothic Book"/>
                          <w:color w:val="0095AC"/>
                          <w:sz w:val="20"/>
                          <w:szCs w:val="20"/>
                        </w:rPr>
                      </w:pPr>
                      <w:r w:rsidRPr="001D25B4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0"/>
                          <w:szCs w:val="20"/>
                        </w:rPr>
                        <w:t xml:space="preserve">2. La </w:t>
                      </w:r>
                      <w:proofErr w:type="spellStart"/>
                      <w:r w:rsidRPr="00EF27F2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0"/>
                          <w:szCs w:val="20"/>
                        </w:rPr>
                        <w:t>baseline</w:t>
                      </w:r>
                      <w:proofErr w:type="spellEnd"/>
                      <w:r w:rsidRPr="00EF27F2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0"/>
                          <w:szCs w:val="20"/>
                        </w:rPr>
                        <w:t xml:space="preserve"> “</w:t>
                      </w:r>
                      <w:r w:rsidR="00EF27F2" w:rsidRPr="00EF27F2">
                        <w:rPr>
                          <w:rFonts w:ascii="Franklin Gothic Book" w:hAnsi="Franklin Gothic Book"/>
                          <w:color w:val="0095AC"/>
                          <w:sz w:val="20"/>
                          <w:szCs w:val="20"/>
                        </w:rPr>
                        <w:t>Bury SUP Enseignement supérieur privé catholique sous contrat d’association avec l’</w:t>
                      </w:r>
                      <w:proofErr w:type="spellStart"/>
                      <w:r w:rsidR="00EF27F2" w:rsidRPr="00EF27F2">
                        <w:rPr>
                          <w:rFonts w:ascii="Franklin Gothic Book" w:hAnsi="Franklin Gothic Book"/>
                          <w:color w:val="0095AC"/>
                          <w:sz w:val="20"/>
                          <w:szCs w:val="20"/>
                        </w:rPr>
                        <w:t>Etat</w:t>
                      </w:r>
                      <w:proofErr w:type="spellEnd"/>
                      <w:r w:rsidR="00EF27F2" w:rsidRPr="00EF27F2">
                        <w:rPr>
                          <w:rFonts w:ascii="Franklin Gothic Book" w:hAnsi="Franklin Gothic Book"/>
                          <w:color w:val="0095AC"/>
                          <w:sz w:val="20"/>
                          <w:szCs w:val="20"/>
                        </w:rPr>
                        <w:t xml:space="preserve"> /</w:t>
                      </w:r>
                    </w:p>
                    <w:p w:rsidR="00B73B45" w:rsidRPr="00EF27F2" w:rsidRDefault="00EF27F2" w:rsidP="00EF27F2">
                      <w:pPr>
                        <w:jc w:val="center"/>
                        <w:rPr>
                          <w:rFonts w:ascii="Franklin Gothic Book" w:hAnsi="Franklin Gothic Book"/>
                          <w:color w:val="0095AC"/>
                          <w:sz w:val="12"/>
                          <w:szCs w:val="12"/>
                        </w:rPr>
                      </w:pPr>
                      <w:r w:rsidRPr="00EF27F2">
                        <w:rPr>
                          <w:rFonts w:ascii="Franklin Gothic Book" w:hAnsi="Franklin Gothic Book"/>
                          <w:color w:val="0095AC"/>
                          <w:sz w:val="20"/>
                          <w:szCs w:val="20"/>
                        </w:rPr>
                        <w:t>Ensemble Scolaire Mariste Bury-Rosaire</w:t>
                      </w:r>
                      <w:r w:rsidRPr="00EF27F2">
                        <w:rPr>
                          <w:rFonts w:ascii="Franklin Gothic Book" w:hAnsi="Franklin Gothic Book"/>
                          <w:color w:val="0095AC"/>
                          <w:sz w:val="20"/>
                          <w:szCs w:val="20"/>
                        </w:rPr>
                        <w:t>”</w:t>
                      </w:r>
                      <w:r w:rsidR="00B73B45" w:rsidRPr="00EF27F2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0"/>
                          <w:szCs w:val="20"/>
                        </w:rPr>
                        <w:t>, toujours</w:t>
                      </w:r>
                      <w:r w:rsidR="00B73B45" w:rsidRPr="001D25B4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0"/>
                          <w:szCs w:val="20"/>
                        </w:rPr>
                        <w:t xml:space="preserve"> positionné en pied de page.</w:t>
                      </w:r>
                    </w:p>
                    <w:p w:rsidR="00B73B45" w:rsidRPr="001D25B4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0"/>
                          <w:szCs w:val="20"/>
                        </w:rPr>
                      </w:pPr>
                    </w:p>
                    <w:p w:rsidR="00B73B45" w:rsidRPr="001D25B4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0"/>
                          <w:szCs w:val="20"/>
                        </w:rPr>
                      </w:pPr>
                      <w:r w:rsidRPr="001D25B4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0"/>
                          <w:szCs w:val="20"/>
                        </w:rPr>
                        <w:t>3. Les mentions obligatoires, toujours positionnées sur l’un des côtés :</w:t>
                      </w:r>
                    </w:p>
                    <w:p w:rsidR="00B73B45" w:rsidRPr="001D25B4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0"/>
                          <w:szCs w:val="20"/>
                        </w:rPr>
                      </w:pPr>
                      <w:r w:rsidRPr="001D25B4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0"/>
                          <w:szCs w:val="20"/>
                        </w:rPr>
                        <w:t>Crédit(s) photo(s) ou source et “Ne pas jeter sur la voie publique” (pour tout support destiné à être distribué).</w:t>
                      </w:r>
                    </w:p>
                    <w:p w:rsidR="00B73B45" w:rsidRPr="001D25B4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0"/>
                          <w:szCs w:val="20"/>
                        </w:rPr>
                      </w:pPr>
                    </w:p>
                    <w:p w:rsidR="00B73B45" w:rsidRPr="001D25B4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0"/>
                          <w:szCs w:val="20"/>
                        </w:rPr>
                      </w:pPr>
                      <w:r w:rsidRPr="001D25B4">
                        <w:rPr>
                          <w:rFonts w:ascii="Franklin Gothic Book" w:eastAsiaTheme="minorHAnsi" w:hAnsi="Franklin Gothic Book" w:cs="Times New Roman"/>
                          <w:color w:val="0095AC"/>
                          <w:kern w:val="0"/>
                          <w:sz w:val="20"/>
                          <w:szCs w:val="20"/>
                        </w:rPr>
                        <w:t>L'indication d'Unité Pédagogique est facultative.</w:t>
                      </w:r>
                    </w:p>
                    <w:p w:rsidR="00B73B45" w:rsidRPr="001D25B4" w:rsidRDefault="00B73B45" w:rsidP="00B77853">
                      <w:pPr>
                        <w:rPr>
                          <w:rFonts w:ascii="Perpetua" w:hAnsi="Perpetua"/>
                          <w:noProof/>
                          <w:color w:val="0095AC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64430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C383FF" wp14:editId="48ABB81C">
                <wp:simplePos x="0" y="0"/>
                <wp:positionH relativeFrom="column">
                  <wp:posOffset>6124575</wp:posOffset>
                </wp:positionH>
                <wp:positionV relativeFrom="paragraph">
                  <wp:posOffset>8882314</wp:posOffset>
                </wp:positionV>
                <wp:extent cx="1542362" cy="132203"/>
                <wp:effectExtent l="6350" t="6350" r="1270" b="1270"/>
                <wp:wrapNone/>
                <wp:docPr id="85926638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2362" cy="1322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64430" w:rsidRPr="00961E90" w:rsidRDefault="00464430" w:rsidP="00464430">
                            <w:pPr>
                              <w:rPr>
                                <w:rFonts w:ascii="Franklin Gothic Book" w:hAnsi="Franklin Gothic Book"/>
                                <w:color w:val="0095AC"/>
                                <w:sz w:val="16"/>
                                <w:szCs w:val="16"/>
                              </w:rPr>
                            </w:pPr>
                            <w:r w:rsidRPr="00961E90">
                              <w:rPr>
                                <w:rFonts w:ascii="Franklin Gothic Book" w:hAnsi="Franklin Gothic Book"/>
                                <w:color w:val="0095AC"/>
                                <w:sz w:val="16"/>
                                <w:szCs w:val="16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C383FF" id="Zone de texte 7" o:spid="_x0000_s1027" type="#_x0000_t202" style="position:absolute;margin-left:482.25pt;margin-top:699.4pt;width:121.45pt;height:10.4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" filled="f" stroked="f" strokeweight=".5pt">
                <v:textbox inset="0,0,0,0">
                  <w:txbxContent>
                    <w:p w:rsidR="00464430" w:rsidRPr="00961E90" w:rsidRDefault="00464430" w:rsidP="00464430">
                      <w:pPr>
                        <w:rPr>
                          <w:rFonts w:ascii="Franklin Gothic Book" w:hAnsi="Franklin Gothic Book"/>
                          <w:color w:val="0095AC"/>
                          <w:sz w:val="16"/>
                          <w:szCs w:val="16"/>
                        </w:rPr>
                      </w:pPr>
                      <w:r w:rsidRPr="00961E90">
                        <w:rPr>
                          <w:rFonts w:ascii="Franklin Gothic Book" w:hAnsi="Franklin Gothic Book"/>
                          <w:color w:val="0095AC"/>
                          <w:sz w:val="16"/>
                          <w:szCs w:val="16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  <w:r w:rsidR="00252A62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DE25A3" wp14:editId="56E699DD">
                <wp:simplePos x="0" y="0"/>
                <wp:positionH relativeFrom="leftMargin">
                  <wp:posOffset>0</wp:posOffset>
                </wp:positionH>
                <wp:positionV relativeFrom="bottomMargin">
                  <wp:align>top</wp:align>
                </wp:positionV>
                <wp:extent cx="7556400" cy="180000"/>
                <wp:effectExtent l="0" t="0" r="635" b="0"/>
                <wp:wrapNone/>
                <wp:docPr id="46128100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6400" cy="18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61E90" w:rsidRPr="00961E90" w:rsidRDefault="00961E90" w:rsidP="00961E90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0095AC"/>
                                <w:sz w:val="16"/>
                                <w:szCs w:val="16"/>
                              </w:rPr>
                            </w:pPr>
                            <w:r w:rsidRPr="00961E90">
                              <w:rPr>
                                <w:rFonts w:ascii="Franklin Gothic Book" w:hAnsi="Franklin Gothic Book"/>
                                <w:color w:val="0095AC"/>
                                <w:sz w:val="16"/>
                                <w:szCs w:val="16"/>
                              </w:rPr>
                              <w:t>Bury SUP Enseignement supérieur privé catholique sous contrat d’association avec l’</w:t>
                            </w:r>
                            <w:proofErr w:type="spellStart"/>
                            <w:r w:rsidRPr="00961E90">
                              <w:rPr>
                                <w:rFonts w:ascii="Franklin Gothic Book" w:hAnsi="Franklin Gothic Book"/>
                                <w:color w:val="0095AC"/>
                                <w:sz w:val="16"/>
                                <w:szCs w:val="16"/>
                              </w:rPr>
                              <w:t>Etat</w:t>
                            </w:r>
                            <w:proofErr w:type="spellEnd"/>
                            <w:r w:rsidRPr="00961E90">
                              <w:rPr>
                                <w:rFonts w:ascii="Franklin Gothic Book" w:hAnsi="Franklin Gothic Book"/>
                                <w:color w:val="0095AC"/>
                                <w:sz w:val="16"/>
                                <w:szCs w:val="16"/>
                              </w:rPr>
                              <w:t xml:space="preserve"> / Ensemble Scolaire Mariste Bury-Rosaire</w:t>
                            </w:r>
                          </w:p>
                          <w:p w:rsidR="00961E90" w:rsidRPr="00961E90" w:rsidRDefault="00961E90" w:rsidP="00961E90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0095AC"/>
                                <w:sz w:val="16"/>
                                <w:szCs w:val="16"/>
                              </w:rPr>
                            </w:pPr>
                          </w:p>
                          <w:p w:rsidR="00A4083F" w:rsidRPr="00961E90" w:rsidRDefault="00A4083F" w:rsidP="00A4083F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0095AC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E25A3" id="Zone de texte 3" o:spid="_x0000_s1028" type="#_x0000_t202" style="position:absolute;margin-left:0;margin-top:0;width:595pt;height:14.15pt;z-index:25166540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" filled="f" stroked="f" strokeweight=".5pt">
                <v:textbox inset="0,0,0,0">
                  <w:txbxContent>
                    <w:p w:rsidR="00961E90" w:rsidRPr="00961E90" w:rsidRDefault="00961E90" w:rsidP="00961E90">
                      <w:pPr>
                        <w:jc w:val="center"/>
                        <w:rPr>
                          <w:rFonts w:ascii="Franklin Gothic Book" w:hAnsi="Franklin Gothic Book"/>
                          <w:color w:val="0095AC"/>
                          <w:sz w:val="16"/>
                          <w:szCs w:val="16"/>
                        </w:rPr>
                      </w:pPr>
                      <w:r w:rsidRPr="00961E90">
                        <w:rPr>
                          <w:rFonts w:ascii="Franklin Gothic Book" w:hAnsi="Franklin Gothic Book"/>
                          <w:color w:val="0095AC"/>
                          <w:sz w:val="16"/>
                          <w:szCs w:val="16"/>
                        </w:rPr>
                        <w:t>Bury SUP Enseignement supérieur privé catholique sous contrat d’association avec l’</w:t>
                      </w:r>
                      <w:proofErr w:type="spellStart"/>
                      <w:r w:rsidRPr="00961E90">
                        <w:rPr>
                          <w:rFonts w:ascii="Franklin Gothic Book" w:hAnsi="Franklin Gothic Book"/>
                          <w:color w:val="0095AC"/>
                          <w:sz w:val="16"/>
                          <w:szCs w:val="16"/>
                        </w:rPr>
                        <w:t>Etat</w:t>
                      </w:r>
                      <w:proofErr w:type="spellEnd"/>
                      <w:r w:rsidRPr="00961E90">
                        <w:rPr>
                          <w:rFonts w:ascii="Franklin Gothic Book" w:hAnsi="Franklin Gothic Book"/>
                          <w:color w:val="0095AC"/>
                          <w:sz w:val="16"/>
                          <w:szCs w:val="16"/>
                        </w:rPr>
                        <w:t xml:space="preserve"> / Ensemble Scolaire Mariste Bury-Rosaire</w:t>
                      </w:r>
                    </w:p>
                    <w:p w:rsidR="00961E90" w:rsidRPr="00961E90" w:rsidRDefault="00961E90" w:rsidP="00961E90">
                      <w:pPr>
                        <w:jc w:val="center"/>
                        <w:rPr>
                          <w:rFonts w:ascii="Franklin Gothic Book" w:hAnsi="Franklin Gothic Book"/>
                          <w:color w:val="0095AC"/>
                          <w:sz w:val="16"/>
                          <w:szCs w:val="16"/>
                        </w:rPr>
                      </w:pPr>
                    </w:p>
                    <w:p w:rsidR="00A4083F" w:rsidRPr="00961E90" w:rsidRDefault="00A4083F" w:rsidP="00A4083F">
                      <w:pPr>
                        <w:jc w:val="center"/>
                        <w:rPr>
                          <w:rFonts w:ascii="Franklin Gothic Book" w:hAnsi="Franklin Gothic Book"/>
                          <w:color w:val="0095AC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252A62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F22A77" wp14:editId="38CEB18D">
                <wp:simplePos x="0" y="0"/>
                <wp:positionH relativeFrom="leftMargin">
                  <wp:posOffset>360045</wp:posOffset>
                </wp:positionH>
                <wp:positionV relativeFrom="topMargin">
                  <wp:posOffset>360045</wp:posOffset>
                </wp:positionV>
                <wp:extent cx="3391200" cy="320400"/>
                <wp:effectExtent l="0" t="0" r="0" b="0"/>
                <wp:wrapNone/>
                <wp:docPr id="83355806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1200" cy="320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1D25B4" w:rsidRDefault="008714FE" w:rsidP="00A4083F">
                            <w:pPr>
                              <w:rPr>
                                <w:rFonts w:ascii="Franklin Gothic Book" w:hAnsi="Franklin Gothic Book"/>
                                <w:color w:val="0095AC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color w:val="0095AC"/>
                                <w:sz w:val="20"/>
                                <w:szCs w:val="20"/>
                                <w:u w:val="single"/>
                              </w:rPr>
                              <w:t>Bury SUP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22A77" id="_x0000_s1029" type="#_x0000_t202" style="position:absolute;margin-left:28.35pt;margin-top:28.35pt;width:267pt;height:25.25pt;z-index:25166336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" filled="f" stroked="f" strokeweight=".5pt">
                <v:textbox inset="0,0,0,0">
                  <w:txbxContent>
                    <w:p w:rsidR="00A4083F" w:rsidRPr="001D25B4" w:rsidRDefault="008714FE" w:rsidP="00A4083F">
                      <w:pPr>
                        <w:rPr>
                          <w:rFonts w:ascii="Franklin Gothic Book" w:hAnsi="Franklin Gothic Book"/>
                          <w:color w:val="0095AC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Franklin Gothic Book" w:hAnsi="Franklin Gothic Book"/>
                          <w:color w:val="0095AC"/>
                          <w:sz w:val="20"/>
                          <w:szCs w:val="20"/>
                          <w:u w:val="single"/>
                        </w:rPr>
                        <w:t>Bury SUP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252A62" w:rsidRPr="00A4083F">
        <w:rPr>
          <w:rFonts w:ascii="Perpetua" w:hAnsi="Perpetua"/>
          <w:noProof/>
          <w:color w:val="FFFFFF" w:themeColor="background1"/>
          <w:sz w:val="144"/>
          <w:szCs w:val="144"/>
        </w:rPr>
        <w:drawing>
          <wp:anchor distT="0" distB="0" distL="114300" distR="114300" simplePos="0" relativeHeight="251662336" behindDoc="0" locked="1" layoutInCell="1" allowOverlap="1" wp14:anchorId="76D20923" wp14:editId="5657645B">
            <wp:simplePos x="0" y="0"/>
            <wp:positionH relativeFrom="rightMargin">
              <wp:posOffset>-1403985</wp:posOffset>
            </wp:positionH>
            <wp:positionV relativeFrom="topMargin">
              <wp:posOffset>360045</wp:posOffset>
            </wp:positionV>
            <wp:extent cx="1404000" cy="885600"/>
            <wp:effectExtent l="0" t="0" r="5715" b="3810"/>
            <wp:wrapSquare wrapText="bothSides"/>
            <wp:docPr id="154764629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646293" name="Image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4000" cy="88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7B79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80AA51" wp14:editId="39BFACDA">
                <wp:simplePos x="0" y="0"/>
                <wp:positionH relativeFrom="column">
                  <wp:posOffset>6522185</wp:posOffset>
                </wp:positionH>
                <wp:positionV relativeFrom="paragraph">
                  <wp:posOffset>9158199</wp:posOffset>
                </wp:positionV>
                <wp:extent cx="1542362" cy="132203"/>
                <wp:effectExtent l="6350" t="6350" r="1270" b="1270"/>
                <wp:wrapNone/>
                <wp:docPr id="1175217976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2362" cy="1322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27B79" w:rsidRPr="00527B79" w:rsidRDefault="00527B79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527B79">
                              <w:rPr>
                                <w:rFonts w:ascii="Franklin Gothic Book" w:hAnsi="Franklin Gothic Book"/>
                                <w:color w:val="FFFFFF" w:themeColor="background1"/>
                                <w:sz w:val="14"/>
                                <w:szCs w:val="14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0AA51" id="_x0000_s1030" type="#_x0000_t202" style="position:absolute;margin-left:513.55pt;margin-top:721.1pt;width:121.45pt;height:10.4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" filled="f" stroked="f" strokeweight=".5pt">
                <v:textbox inset="0,0,0,0">
                  <w:txbxContent>
                    <w:p w:rsidR="00527B79" w:rsidRPr="00527B79" w:rsidRDefault="00527B79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14"/>
                          <w:szCs w:val="14"/>
                        </w:rPr>
                      </w:pPr>
                      <w:r w:rsidRPr="00527B79">
                        <w:rPr>
                          <w:rFonts w:ascii="Franklin Gothic Book" w:hAnsi="Franklin Gothic Book"/>
                          <w:color w:val="FFFFFF" w:themeColor="background1"/>
                          <w:sz w:val="14"/>
                          <w:szCs w:val="14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57D6D" w:rsidRPr="00A4083F" w:rsidSect="00252A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0" w:footer="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80570" w:rsidRDefault="00780570" w:rsidP="003D60AF">
      <w:r>
        <w:separator/>
      </w:r>
    </w:p>
  </w:endnote>
  <w:endnote w:type="continuationSeparator" w:id="0">
    <w:p w:rsidR="00780570" w:rsidRDefault="00780570" w:rsidP="003D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erpetua">
    <w:panose1 w:val="02020502060401020303"/>
    <w:charset w:val="4D"/>
    <w:family w:val="roman"/>
    <w:pitch w:val="variable"/>
    <w:sig w:usb0="00000003" w:usb1="00000000" w:usb2="00000000" w:usb3="00000000" w:csb0="00000001" w:csb1="00000000"/>
  </w:font>
  <w:font w:name="Cardo">
    <w:panose1 w:val="02020600000000000000"/>
    <w:charset w:val="B1"/>
    <w:family w:val="roman"/>
    <w:pitch w:val="variable"/>
    <w:sig w:usb0="E40008FF" w:usb1="5201E0FB" w:usb2="04608000" w:usb3="00000000" w:csb0="000000B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>
    <w:pPr>
      <w:pStyle w:val="Pieddepage"/>
    </w:pPr>
  </w:p>
  <w:p w:rsidR="003D60AF" w:rsidRDefault="003D60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80570" w:rsidRDefault="00780570" w:rsidP="003D60AF">
      <w:r>
        <w:separator/>
      </w:r>
    </w:p>
  </w:footnote>
  <w:footnote w:type="continuationSeparator" w:id="0">
    <w:p w:rsidR="00780570" w:rsidRDefault="00780570" w:rsidP="003D6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 w:rsidP="003D60AF">
    <w:pPr>
      <w:pStyle w:val="En-tte"/>
      <w:spacing w:befor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displayBackgroundShape/>
  <w:gutterAtTop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CE4"/>
    <w:rsid w:val="000111D1"/>
    <w:rsid w:val="00085F02"/>
    <w:rsid w:val="000C0146"/>
    <w:rsid w:val="00103E16"/>
    <w:rsid w:val="00135BC8"/>
    <w:rsid w:val="001B7AE9"/>
    <w:rsid w:val="001D25B4"/>
    <w:rsid w:val="00213FEF"/>
    <w:rsid w:val="00252A62"/>
    <w:rsid w:val="002605AC"/>
    <w:rsid w:val="002C0D59"/>
    <w:rsid w:val="00300D2E"/>
    <w:rsid w:val="00315CF0"/>
    <w:rsid w:val="00321332"/>
    <w:rsid w:val="00351A60"/>
    <w:rsid w:val="00356294"/>
    <w:rsid w:val="003D60AF"/>
    <w:rsid w:val="003F4B3A"/>
    <w:rsid w:val="00416765"/>
    <w:rsid w:val="00445CBD"/>
    <w:rsid w:val="00464430"/>
    <w:rsid w:val="004828A3"/>
    <w:rsid w:val="004C1DAD"/>
    <w:rsid w:val="004D5E2A"/>
    <w:rsid w:val="00514B4E"/>
    <w:rsid w:val="00524AC7"/>
    <w:rsid w:val="00527B79"/>
    <w:rsid w:val="00555D46"/>
    <w:rsid w:val="005E1D28"/>
    <w:rsid w:val="00667E35"/>
    <w:rsid w:val="00697B55"/>
    <w:rsid w:val="00714576"/>
    <w:rsid w:val="00744970"/>
    <w:rsid w:val="00780570"/>
    <w:rsid w:val="007A7245"/>
    <w:rsid w:val="008375F2"/>
    <w:rsid w:val="00850D56"/>
    <w:rsid w:val="00857D6D"/>
    <w:rsid w:val="008714FE"/>
    <w:rsid w:val="00875F6C"/>
    <w:rsid w:val="008A2CE4"/>
    <w:rsid w:val="008E170D"/>
    <w:rsid w:val="00961E90"/>
    <w:rsid w:val="00986D31"/>
    <w:rsid w:val="009B203D"/>
    <w:rsid w:val="009C40B6"/>
    <w:rsid w:val="009C7B45"/>
    <w:rsid w:val="009E4188"/>
    <w:rsid w:val="00A4083F"/>
    <w:rsid w:val="00AB3E2D"/>
    <w:rsid w:val="00B03A43"/>
    <w:rsid w:val="00B360A2"/>
    <w:rsid w:val="00B50EA3"/>
    <w:rsid w:val="00B73B45"/>
    <w:rsid w:val="00B86DDF"/>
    <w:rsid w:val="00B968B7"/>
    <w:rsid w:val="00BD540E"/>
    <w:rsid w:val="00C601C3"/>
    <w:rsid w:val="00C91EE6"/>
    <w:rsid w:val="00CA38A0"/>
    <w:rsid w:val="00CD7194"/>
    <w:rsid w:val="00D81789"/>
    <w:rsid w:val="00E87A57"/>
    <w:rsid w:val="00EA572D"/>
    <w:rsid w:val="00EB49A3"/>
    <w:rsid w:val="00EF27F2"/>
    <w:rsid w:val="00EF5D06"/>
    <w:rsid w:val="00FE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6E1CB"/>
  <w15:chartTrackingRefBased/>
  <w15:docId w15:val="{1B103FC6-1C41-FA4E-A255-5E5878374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64430"/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D60AF"/>
    <w:pPr>
      <w:tabs>
        <w:tab w:val="center" w:pos="4536"/>
        <w:tab w:val="right" w:pos="9072"/>
      </w:tabs>
    </w:pPr>
    <w:rPr>
      <w:rFonts w:eastAsiaTheme="minorHAnsi"/>
    </w:rPr>
  </w:style>
  <w:style w:type="character" w:customStyle="1" w:styleId="En-tteCar">
    <w:name w:val="En-tête Car"/>
    <w:basedOn w:val="Policepardfaut"/>
    <w:link w:val="En-tte"/>
    <w:uiPriority w:val="99"/>
    <w:rsid w:val="003D60AF"/>
  </w:style>
  <w:style w:type="paragraph" w:styleId="Pieddepage">
    <w:name w:val="footer"/>
    <w:basedOn w:val="Normal"/>
    <w:link w:val="PieddepageCar"/>
    <w:uiPriority w:val="99"/>
    <w:unhideWhenUsed/>
    <w:rsid w:val="003D60AF"/>
    <w:pPr>
      <w:tabs>
        <w:tab w:val="center" w:pos="4536"/>
        <w:tab w:val="right" w:pos="9072"/>
      </w:tabs>
    </w:pPr>
    <w:rPr>
      <w:rFonts w:eastAsiaTheme="minorHAnsi"/>
    </w:rPr>
  </w:style>
  <w:style w:type="character" w:customStyle="1" w:styleId="PieddepageCar">
    <w:name w:val="Pied de page Car"/>
    <w:basedOn w:val="Policepardfaut"/>
    <w:link w:val="Pieddepage"/>
    <w:uiPriority w:val="99"/>
    <w:rsid w:val="003D60AF"/>
  </w:style>
  <w:style w:type="paragraph" w:styleId="NormalWeb">
    <w:name w:val="Normal (Web)"/>
    <w:basedOn w:val="Normal"/>
    <w:uiPriority w:val="99"/>
    <w:semiHidden/>
    <w:unhideWhenUsed/>
    <w:rsid w:val="00FE3BF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667E35"/>
    <w:rPr>
      <w:b/>
      <w:bCs/>
    </w:rPr>
  </w:style>
  <w:style w:type="paragraph" w:customStyle="1" w:styleId="BURY-ROSAIREtexte">
    <w:name w:val="BURY-ROSAIRE texte"/>
    <w:qFormat/>
    <w:rsid w:val="00BD540E"/>
    <w:pPr>
      <w:shd w:val="clear" w:color="auto" w:fill="FFFFFF"/>
      <w:spacing w:after="160" w:line="280" w:lineRule="exact"/>
      <w:jc w:val="both"/>
    </w:pPr>
    <w:rPr>
      <w:rFonts w:ascii="Franklin Gothic Book" w:eastAsia="Times New Roman" w:hAnsi="Franklin Gothic Book" w:cs="Open Sans"/>
      <w:color w:val="000000"/>
      <w:kern w:val="0"/>
      <w:sz w:val="20"/>
      <w:szCs w:val="21"/>
      <w:lang w:val="en-US" w:eastAsia="fr-FR"/>
      <w14:ligatures w14:val="none"/>
    </w:rPr>
  </w:style>
  <w:style w:type="paragraph" w:customStyle="1" w:styleId="BURY-ROSAIREtitre">
    <w:name w:val="BURY-ROSAIRE titre"/>
    <w:qFormat/>
    <w:rsid w:val="00524AC7"/>
    <w:pPr>
      <w:shd w:val="clear" w:color="auto" w:fill="FFFFFF"/>
      <w:spacing w:before="400" w:after="240" w:line="480" w:lineRule="exact"/>
      <w:jc w:val="center"/>
    </w:pPr>
    <w:rPr>
      <w:rFonts w:ascii="Perpetua" w:eastAsia="Times New Roman" w:hAnsi="Perpetua" w:cs="Cardo"/>
      <w:caps/>
      <w:color w:val="000000"/>
      <w:kern w:val="0"/>
      <w:sz w:val="40"/>
      <w:szCs w:val="21"/>
      <w:lang w:val="en-US" w:eastAsia="fr-FR"/>
      <w14:ligatures w14:val="none"/>
    </w:rPr>
  </w:style>
  <w:style w:type="paragraph" w:customStyle="1" w:styleId="BURY-ROSAIREadressedestinataire">
    <w:name w:val="BURY-ROSAIRE adresse destinataire"/>
    <w:qFormat/>
    <w:rsid w:val="00BD540E"/>
    <w:pPr>
      <w:spacing w:after="1600" w:line="280" w:lineRule="exact"/>
      <w:ind w:left="5103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date">
    <w:name w:val="BURY-ROSAIRE date"/>
    <w:qFormat/>
    <w:rsid w:val="00356294"/>
    <w:pPr>
      <w:spacing w:after="500"/>
      <w:jc w:val="right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sous-titre">
    <w:name w:val="BURY-ROSAIRE sous-titre"/>
    <w:next w:val="BURY-ROSAIREtexte"/>
    <w:qFormat/>
    <w:rsid w:val="00524AC7"/>
    <w:pPr>
      <w:spacing w:before="400" w:after="240" w:line="320" w:lineRule="exact"/>
      <w:jc w:val="center"/>
    </w:pPr>
    <w:rPr>
      <w:rFonts w:ascii="Perpetua" w:eastAsia="Times New Roman" w:hAnsi="Perpetua" w:cs="Cardo"/>
      <w:caps/>
      <w:color w:val="000000"/>
      <w:kern w:val="0"/>
      <w:sz w:val="28"/>
      <w:szCs w:val="21"/>
      <w:lang w:val="en-US"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tephaniequentin/Downloads/DOCUMENTS%20MODELES/MODELES_WORD/BURY-ROSAIRE/MODELES%20AVEC%20LOGOS%20BULLE/BR_MODELE_AFFICHE-BULLE-A4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BR_MODELE_AFFICHE-BULLE-A4.dotx</Template>
  <TotalTime>11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QUENTIN</dc:creator>
  <cp:keywords/>
  <dc:description/>
  <cp:lastModifiedBy>Stéphanie QUENTIN</cp:lastModifiedBy>
  <cp:revision>14</cp:revision>
  <cp:lastPrinted>2024-01-25T14:19:00Z</cp:lastPrinted>
  <dcterms:created xsi:type="dcterms:W3CDTF">2025-09-09T08:36:00Z</dcterms:created>
  <dcterms:modified xsi:type="dcterms:W3CDTF">2025-09-09T09:34:00Z</dcterms:modified>
</cp:coreProperties>
</file>